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7D7C7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MELLOUR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22AD9AA0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>
        <w:rPr>
          <w:rFonts w:ascii="Times New Roman" w:hAnsi="Times New Roman" w:cs="Times New Roman"/>
          <w:sz w:val="24"/>
          <w:szCs w:val="24"/>
        </w:rPr>
        <w:t>. Cutler.</w:t>
      </w:r>
    </w:p>
    <w:p w14:paraId="7911C1D7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64D84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896E5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Dogeson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 and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Dogeson</w:t>
      </w:r>
      <w:proofErr w:type="spellEnd"/>
    </w:p>
    <w:p w14:paraId="1F61B625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29572F3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678F06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69C3E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4D6CE" w14:textId="77777777" w:rsidR="001C5DF4" w:rsidRDefault="001C5DF4" w:rsidP="001C5D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September 2022</w:t>
      </w:r>
    </w:p>
    <w:p w14:paraId="77318B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3F158" w14:textId="77777777" w:rsidR="001C5DF4" w:rsidRDefault="001C5DF4" w:rsidP="009139A6">
      <w:r>
        <w:separator/>
      </w:r>
    </w:p>
  </w:endnote>
  <w:endnote w:type="continuationSeparator" w:id="0">
    <w:p w14:paraId="611FE9BD" w14:textId="77777777" w:rsidR="001C5DF4" w:rsidRDefault="001C5D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AA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86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B32C" w14:textId="77777777" w:rsidR="001C5DF4" w:rsidRDefault="001C5DF4" w:rsidP="009139A6">
      <w:r>
        <w:separator/>
      </w:r>
    </w:p>
  </w:footnote>
  <w:footnote w:type="continuationSeparator" w:id="0">
    <w:p w14:paraId="0143074B" w14:textId="77777777" w:rsidR="001C5DF4" w:rsidRDefault="001C5D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B9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C6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92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F4"/>
    <w:rsid w:val="000666E0"/>
    <w:rsid w:val="001C5DF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83C18"/>
  <w15:chartTrackingRefBased/>
  <w15:docId w15:val="{BB0011D4-F345-4B36-91EF-0D5535881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5D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2022-09-29T09:45:00Z</dcterms:created>
  <dcterms:modified xsi:type="dcterms:W3CDTF">2022-09-29T09:45:00Z</dcterms:modified>
</cp:coreProperties>
</file>